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AA55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BLOUBOLLE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A5593" w:rsidRDefault="00AA55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5593" w:rsidRDefault="00AA55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5593" w:rsidRDefault="00AA55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Ipswich, Suffolk, </w:t>
      </w:r>
    </w:p>
    <w:p w:rsidR="00AA5593" w:rsidRDefault="00AA55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of the late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Wolverston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A5593" w:rsidRDefault="00AA55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21-264)</w:t>
      </w:r>
    </w:p>
    <w:p w:rsidR="00AA5593" w:rsidRDefault="00AA55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5593" w:rsidRDefault="00AA55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5593" w:rsidRPr="00AA5593" w:rsidRDefault="00AA55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2016</w:t>
      </w:r>
      <w:bookmarkStart w:id="0" w:name="_GoBack"/>
      <w:bookmarkEnd w:id="0"/>
    </w:p>
    <w:sectPr w:rsidR="00AA5593" w:rsidRPr="00AA55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384" w:rsidRDefault="00765384" w:rsidP="00564E3C">
      <w:pPr>
        <w:spacing w:after="0" w:line="240" w:lineRule="auto"/>
      </w:pPr>
      <w:r>
        <w:separator/>
      </w:r>
    </w:p>
  </w:endnote>
  <w:endnote w:type="continuationSeparator" w:id="0">
    <w:p w:rsidR="00765384" w:rsidRDefault="0076538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384" w:rsidRDefault="007653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384" w:rsidRPr="00564E3C" w:rsidRDefault="00765384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 xml:space="preserve"> DATE \@ "d MMMM yyyy" </w:instrText>
    </w:r>
    <w:r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noProof/>
        <w:sz w:val="24"/>
        <w:szCs w:val="24"/>
      </w:rPr>
      <w:t>21 February 2016</w:t>
    </w:r>
    <w:r>
      <w:rPr>
        <w:rFonts w:ascii="Times New Roman" w:hAnsi="Times New Roman" w:cs="Times New Roman"/>
        <w:sz w:val="24"/>
        <w:szCs w:val="24"/>
      </w:rPr>
      <w:fldChar w:fldCharType="end"/>
    </w:r>
  </w:p>
  <w:p w:rsidR="00765384" w:rsidRDefault="007653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384" w:rsidRDefault="007653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384" w:rsidRDefault="00765384" w:rsidP="00564E3C">
      <w:pPr>
        <w:spacing w:after="0" w:line="240" w:lineRule="auto"/>
      </w:pPr>
      <w:r>
        <w:separator/>
      </w:r>
    </w:p>
  </w:footnote>
  <w:footnote w:type="continuationSeparator" w:id="0">
    <w:p w:rsidR="00765384" w:rsidRDefault="0076538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384" w:rsidRDefault="007653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384" w:rsidRDefault="007653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384" w:rsidRDefault="007653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384"/>
    <w:rsid w:val="00372DC6"/>
    <w:rsid w:val="00564E3C"/>
    <w:rsid w:val="0064591D"/>
    <w:rsid w:val="00765384"/>
    <w:rsid w:val="00AA559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B3E21"/>
  <w15:chartTrackingRefBased/>
  <w15:docId w15:val="{E13CA331-D82C-483E-9737-0267BE19D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82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2016-02-21T17:44:00Z</dcterms:created>
  <dcterms:modified xsi:type="dcterms:W3CDTF">2016-02-21T19:06:00Z</dcterms:modified>
</cp:coreProperties>
</file>